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47A" w:rsidRPr="004E1E9D" w:rsidRDefault="00EA747A">
      <w:pPr>
        <w:rPr>
          <w:sz w:val="18"/>
        </w:rPr>
      </w:pPr>
      <w:bookmarkStart w:id="0" w:name="_GoBack"/>
      <w:bookmarkEnd w:id="0"/>
    </w:p>
    <w:p w:rsidR="005F28AD" w:rsidRDefault="005F28AD">
      <w:pPr>
        <w:sectPr w:rsidR="005F28AD" w:rsidSect="004D0910">
          <w:headerReference w:type="default" r:id="rId9"/>
          <w:type w:val="continuous"/>
          <w:pgSz w:w="12240" w:h="15840" w:code="1"/>
          <w:pgMar w:top="2347" w:right="1872" w:bottom="1584" w:left="1728" w:header="720" w:footer="720" w:gutter="0"/>
          <w:cols w:space="720"/>
        </w:sectPr>
      </w:pPr>
    </w:p>
    <w:p w:rsidR="00EA747A" w:rsidRPr="006B2C97" w:rsidRDefault="00C33290" w:rsidP="00C33290">
      <w:pPr>
        <w:tabs>
          <w:tab w:val="left" w:pos="1170"/>
        </w:tabs>
      </w:pPr>
      <w:r>
        <w:rPr>
          <w:sz w:val="24"/>
        </w:rPr>
        <w:lastRenderedPageBreak/>
        <w:t>To:</w:t>
      </w:r>
      <w:r>
        <w:rPr>
          <w:sz w:val="24"/>
        </w:rPr>
        <w:tab/>
      </w:r>
      <w:r w:rsidR="006E3284">
        <w:rPr>
          <w:sz w:val="24"/>
        </w:rPr>
        <w:t>Interested Parties</w:t>
      </w:r>
    </w:p>
    <w:p w:rsidR="00080430" w:rsidRDefault="00C33290" w:rsidP="006E3284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</w:p>
    <w:p w:rsidR="00C33290" w:rsidRDefault="00C33290" w:rsidP="00C33290">
      <w:pPr>
        <w:tabs>
          <w:tab w:val="left" w:pos="1170"/>
        </w:tabs>
        <w:rPr>
          <w:sz w:val="24"/>
        </w:rPr>
      </w:pPr>
    </w:p>
    <w:p w:rsidR="006E3284" w:rsidRDefault="00C33290" w:rsidP="00C33290">
      <w:pPr>
        <w:tabs>
          <w:tab w:val="left" w:pos="1170"/>
        </w:tabs>
        <w:rPr>
          <w:sz w:val="24"/>
        </w:rPr>
      </w:pPr>
      <w:r>
        <w:rPr>
          <w:sz w:val="24"/>
        </w:rPr>
        <w:t>From:</w:t>
      </w:r>
      <w:r>
        <w:rPr>
          <w:sz w:val="24"/>
        </w:rPr>
        <w:tab/>
      </w:r>
      <w:r w:rsidR="006E3284">
        <w:rPr>
          <w:sz w:val="24"/>
        </w:rPr>
        <w:t>Debi Loockerman, Rate Regulation</w:t>
      </w:r>
    </w:p>
    <w:p w:rsidR="00862659" w:rsidRDefault="006E3284" w:rsidP="006E3284">
      <w:pPr>
        <w:tabs>
          <w:tab w:val="left" w:pos="1170"/>
        </w:tabs>
        <w:rPr>
          <w:sz w:val="24"/>
        </w:rPr>
      </w:pPr>
      <w:r>
        <w:rPr>
          <w:sz w:val="24"/>
        </w:rPr>
        <w:tab/>
        <w:t>Tammy Benter, Water Utility Regulation</w:t>
      </w:r>
    </w:p>
    <w:p w:rsidR="00863017" w:rsidRDefault="005E3FDD" w:rsidP="00C33290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  <w:r w:rsidR="00C33290">
        <w:rPr>
          <w:sz w:val="24"/>
        </w:rPr>
        <w:tab/>
      </w:r>
    </w:p>
    <w:p w:rsidR="00C33290" w:rsidRPr="002769D6" w:rsidRDefault="00C33290" w:rsidP="006E3284">
      <w:pPr>
        <w:tabs>
          <w:tab w:val="left" w:pos="1170"/>
        </w:tabs>
        <w:ind w:left="1170" w:hanging="1170"/>
        <w:rPr>
          <w:b/>
          <w:sz w:val="24"/>
        </w:rPr>
      </w:pPr>
      <w:r>
        <w:rPr>
          <w:sz w:val="24"/>
        </w:rPr>
        <w:t xml:space="preserve">Re: </w:t>
      </w:r>
      <w:r>
        <w:rPr>
          <w:sz w:val="24"/>
        </w:rPr>
        <w:tab/>
      </w:r>
      <w:r w:rsidR="006E3284">
        <w:rPr>
          <w:sz w:val="24"/>
        </w:rPr>
        <w:t>Electronic Files for Docket 43</w:t>
      </w:r>
      <w:r w:rsidR="00635822">
        <w:rPr>
          <w:sz w:val="24"/>
        </w:rPr>
        <w:t>967</w:t>
      </w:r>
      <w:r w:rsidR="006E3284">
        <w:rPr>
          <w:sz w:val="24"/>
        </w:rPr>
        <w:t xml:space="preserve">, PUC Form Revisions for Phase II of the Implementation of Economic Regulation of Water and Sewer Utilities (Class </w:t>
      </w:r>
      <w:r w:rsidR="007F53ED">
        <w:rPr>
          <w:sz w:val="24"/>
        </w:rPr>
        <w:t>B &amp; C</w:t>
      </w:r>
      <w:r w:rsidR="006E3284">
        <w:rPr>
          <w:sz w:val="24"/>
        </w:rPr>
        <w:t xml:space="preserve"> Utilities)</w:t>
      </w:r>
      <w:r w:rsidR="00C972AC" w:rsidRPr="002769D6">
        <w:rPr>
          <w:b/>
          <w:i/>
          <w:sz w:val="24"/>
        </w:rPr>
        <w:t xml:space="preserve"> </w:t>
      </w:r>
    </w:p>
    <w:p w:rsidR="00C33290" w:rsidRDefault="00C33290" w:rsidP="00C33290">
      <w:pPr>
        <w:tabs>
          <w:tab w:val="left" w:pos="1170"/>
        </w:tabs>
        <w:rPr>
          <w:sz w:val="24"/>
        </w:rPr>
      </w:pPr>
    </w:p>
    <w:p w:rsidR="00C33290" w:rsidRDefault="00C33290" w:rsidP="00C33290">
      <w:pPr>
        <w:tabs>
          <w:tab w:val="left" w:pos="1170"/>
        </w:tabs>
        <w:rPr>
          <w:sz w:val="24"/>
        </w:rPr>
      </w:pPr>
      <w:r>
        <w:rPr>
          <w:sz w:val="24"/>
        </w:rPr>
        <w:t>Date:</w:t>
      </w:r>
      <w:r>
        <w:rPr>
          <w:sz w:val="24"/>
        </w:rPr>
        <w:tab/>
      </w:r>
      <w:r w:rsidR="006E3284">
        <w:rPr>
          <w:sz w:val="24"/>
        </w:rPr>
        <w:t>January 23,</w:t>
      </w:r>
      <w:r w:rsidR="00C02989">
        <w:rPr>
          <w:sz w:val="24"/>
        </w:rPr>
        <w:t xml:space="preserve"> 20</w:t>
      </w:r>
      <w:r w:rsidR="00080430">
        <w:rPr>
          <w:sz w:val="24"/>
        </w:rPr>
        <w:t>1</w:t>
      </w:r>
      <w:r w:rsidR="006E3284">
        <w:rPr>
          <w:sz w:val="24"/>
        </w:rPr>
        <w:t>5</w:t>
      </w:r>
    </w:p>
    <w:p w:rsidR="005E3FDD" w:rsidRDefault="005E3FDD" w:rsidP="00C33290">
      <w:pPr>
        <w:tabs>
          <w:tab w:val="left" w:pos="1170"/>
        </w:tabs>
        <w:rPr>
          <w:sz w:val="24"/>
        </w:rPr>
      </w:pPr>
    </w:p>
    <w:p w:rsidR="006E3284" w:rsidRDefault="006E3284" w:rsidP="00C33290">
      <w:pPr>
        <w:tabs>
          <w:tab w:val="left" w:pos="1170"/>
        </w:tabs>
        <w:rPr>
          <w:sz w:val="24"/>
        </w:rPr>
      </w:pPr>
      <w:r>
        <w:rPr>
          <w:sz w:val="24"/>
        </w:rPr>
        <w:t xml:space="preserve">This filing is intended to allow access to the native file for Class </w:t>
      </w:r>
      <w:r w:rsidR="007F53ED">
        <w:rPr>
          <w:sz w:val="24"/>
        </w:rPr>
        <w:t>B &amp; C</w:t>
      </w:r>
      <w:r>
        <w:rPr>
          <w:sz w:val="24"/>
        </w:rPr>
        <w:t xml:space="preserve"> Annual Report</w:t>
      </w:r>
      <w:r w:rsidR="007F53ED">
        <w:rPr>
          <w:sz w:val="24"/>
        </w:rPr>
        <w:t>s, Rate filing spreadsheets required for the Class B rate filing application, and Class C rate adjustment</w:t>
      </w:r>
      <w:r>
        <w:rPr>
          <w:sz w:val="24"/>
        </w:rPr>
        <w:t>. The .pdf cop</w:t>
      </w:r>
      <w:r w:rsidR="007F53ED">
        <w:rPr>
          <w:sz w:val="24"/>
        </w:rPr>
        <w:t>ies</w:t>
      </w:r>
      <w:r>
        <w:rPr>
          <w:sz w:val="24"/>
        </w:rPr>
        <w:t>, which w</w:t>
      </w:r>
      <w:r w:rsidR="007F53ED">
        <w:rPr>
          <w:sz w:val="24"/>
        </w:rPr>
        <w:t>ere</w:t>
      </w:r>
      <w:r>
        <w:rPr>
          <w:sz w:val="24"/>
        </w:rPr>
        <w:t xml:space="preserve"> previously filed in item</w:t>
      </w:r>
      <w:r w:rsidR="007F53ED">
        <w:rPr>
          <w:sz w:val="24"/>
        </w:rPr>
        <w:t>s</w:t>
      </w:r>
      <w:r>
        <w:rPr>
          <w:sz w:val="24"/>
        </w:rPr>
        <w:t xml:space="preserve"> </w:t>
      </w:r>
      <w:r w:rsidR="007F53ED">
        <w:rPr>
          <w:sz w:val="24"/>
        </w:rPr>
        <w:t xml:space="preserve">4, 6, and </w:t>
      </w:r>
      <w:proofErr w:type="gramStart"/>
      <w:r w:rsidR="007F53ED">
        <w:rPr>
          <w:sz w:val="24"/>
        </w:rPr>
        <w:t>7</w:t>
      </w:r>
      <w:proofErr w:type="gramEnd"/>
      <w:r>
        <w:rPr>
          <w:sz w:val="24"/>
        </w:rPr>
        <w:t xml:space="preserve"> </w:t>
      </w:r>
      <w:r w:rsidR="007F53ED">
        <w:rPr>
          <w:sz w:val="24"/>
        </w:rPr>
        <w:t>are</w:t>
      </w:r>
      <w:r>
        <w:rPr>
          <w:sz w:val="24"/>
        </w:rPr>
        <w:t xml:space="preserve"> also attached to this filing for ease of reference.</w:t>
      </w:r>
    </w:p>
    <w:sectPr w:rsidR="006E3284" w:rsidSect="006E3284">
      <w:type w:val="continuous"/>
      <w:pgSz w:w="12240" w:h="15840"/>
      <w:pgMar w:top="1440" w:right="1440" w:bottom="158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FFB" w:rsidRDefault="00462FFB">
      <w:r>
        <w:separator/>
      </w:r>
    </w:p>
  </w:endnote>
  <w:endnote w:type="continuationSeparator" w:id="0">
    <w:p w:rsidR="00462FFB" w:rsidRDefault="0046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FFB" w:rsidRDefault="00462FFB">
      <w:r>
        <w:separator/>
      </w:r>
    </w:p>
  </w:footnote>
  <w:footnote w:type="continuationSeparator" w:id="0">
    <w:p w:rsidR="00462FFB" w:rsidRDefault="00462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DC" w:rsidRDefault="00AB47DC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rPr>
            <w:b/>
            <w:i/>
            <w:sz w:val="38"/>
          </w:rPr>
          <w:t>Texas</w:t>
        </w:r>
      </w:smartTag>
    </w:smartTag>
  </w:p>
  <w:p w:rsidR="00AB47DC" w:rsidRDefault="00AB47DC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:rsidR="00AB47DC" w:rsidRDefault="00AB47DC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E2539"/>
    <w:multiLevelType w:val="hybridMultilevel"/>
    <w:tmpl w:val="85687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66F90"/>
    <w:multiLevelType w:val="hybridMultilevel"/>
    <w:tmpl w:val="70888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093E17"/>
    <w:multiLevelType w:val="hybridMultilevel"/>
    <w:tmpl w:val="6B980F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440898"/>
    <w:multiLevelType w:val="hybridMultilevel"/>
    <w:tmpl w:val="67BC1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F63970"/>
    <w:multiLevelType w:val="hybridMultilevel"/>
    <w:tmpl w:val="78467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E41"/>
    <w:rsid w:val="00003802"/>
    <w:rsid w:val="000129D2"/>
    <w:rsid w:val="00013A31"/>
    <w:rsid w:val="00016325"/>
    <w:rsid w:val="00017E30"/>
    <w:rsid w:val="00024620"/>
    <w:rsid w:val="00025E1C"/>
    <w:rsid w:val="00027282"/>
    <w:rsid w:val="00031242"/>
    <w:rsid w:val="000359EC"/>
    <w:rsid w:val="00036A56"/>
    <w:rsid w:val="000406E9"/>
    <w:rsid w:val="00047FC4"/>
    <w:rsid w:val="00056A2A"/>
    <w:rsid w:val="00064011"/>
    <w:rsid w:val="000647D5"/>
    <w:rsid w:val="0006621B"/>
    <w:rsid w:val="00074B79"/>
    <w:rsid w:val="000760D4"/>
    <w:rsid w:val="00076511"/>
    <w:rsid w:val="00076AE1"/>
    <w:rsid w:val="00077BA5"/>
    <w:rsid w:val="00080430"/>
    <w:rsid w:val="0008303D"/>
    <w:rsid w:val="00084866"/>
    <w:rsid w:val="000B0D2D"/>
    <w:rsid w:val="000C6C42"/>
    <w:rsid w:val="000C736A"/>
    <w:rsid w:val="000D145C"/>
    <w:rsid w:val="000D1CD8"/>
    <w:rsid w:val="000D2D97"/>
    <w:rsid w:val="000D660D"/>
    <w:rsid w:val="000E0C16"/>
    <w:rsid w:val="000E41F0"/>
    <w:rsid w:val="001057B2"/>
    <w:rsid w:val="00105D20"/>
    <w:rsid w:val="001363BB"/>
    <w:rsid w:val="00140A82"/>
    <w:rsid w:val="00142F60"/>
    <w:rsid w:val="00144D56"/>
    <w:rsid w:val="0014783C"/>
    <w:rsid w:val="001553A8"/>
    <w:rsid w:val="00163672"/>
    <w:rsid w:val="00170297"/>
    <w:rsid w:val="001779D8"/>
    <w:rsid w:val="00180134"/>
    <w:rsid w:val="00181806"/>
    <w:rsid w:val="00185C03"/>
    <w:rsid w:val="001914B3"/>
    <w:rsid w:val="00194BE6"/>
    <w:rsid w:val="00195F86"/>
    <w:rsid w:val="001A5837"/>
    <w:rsid w:val="001A756D"/>
    <w:rsid w:val="001B12B6"/>
    <w:rsid w:val="001B2223"/>
    <w:rsid w:val="001B47BC"/>
    <w:rsid w:val="001B531E"/>
    <w:rsid w:val="001C0839"/>
    <w:rsid w:val="001C1683"/>
    <w:rsid w:val="001C2981"/>
    <w:rsid w:val="001C34B3"/>
    <w:rsid w:val="001C363F"/>
    <w:rsid w:val="001C6DB0"/>
    <w:rsid w:val="001E48CA"/>
    <w:rsid w:val="001E5185"/>
    <w:rsid w:val="001E5362"/>
    <w:rsid w:val="001E5CBB"/>
    <w:rsid w:val="001F6A1E"/>
    <w:rsid w:val="002004F3"/>
    <w:rsid w:val="00201BE7"/>
    <w:rsid w:val="002028F9"/>
    <w:rsid w:val="0021021B"/>
    <w:rsid w:val="002120E6"/>
    <w:rsid w:val="002130BB"/>
    <w:rsid w:val="002155DD"/>
    <w:rsid w:val="002160E0"/>
    <w:rsid w:val="002163EE"/>
    <w:rsid w:val="00223378"/>
    <w:rsid w:val="00223F10"/>
    <w:rsid w:val="002264DB"/>
    <w:rsid w:val="00226ABD"/>
    <w:rsid w:val="00234C58"/>
    <w:rsid w:val="0023519E"/>
    <w:rsid w:val="00235642"/>
    <w:rsid w:val="00245EAC"/>
    <w:rsid w:val="002460BE"/>
    <w:rsid w:val="002477C8"/>
    <w:rsid w:val="00251BAB"/>
    <w:rsid w:val="00253242"/>
    <w:rsid w:val="002636E4"/>
    <w:rsid w:val="00264AA1"/>
    <w:rsid w:val="002654EF"/>
    <w:rsid w:val="00270958"/>
    <w:rsid w:val="00272806"/>
    <w:rsid w:val="002736E1"/>
    <w:rsid w:val="002769D6"/>
    <w:rsid w:val="00277448"/>
    <w:rsid w:val="002808A3"/>
    <w:rsid w:val="002819A9"/>
    <w:rsid w:val="002852B4"/>
    <w:rsid w:val="002864A4"/>
    <w:rsid w:val="002967EA"/>
    <w:rsid w:val="002A3F1D"/>
    <w:rsid w:val="002A7E3F"/>
    <w:rsid w:val="002B4D68"/>
    <w:rsid w:val="002C2510"/>
    <w:rsid w:val="002C4F27"/>
    <w:rsid w:val="002C699C"/>
    <w:rsid w:val="002E003D"/>
    <w:rsid w:val="002E12D4"/>
    <w:rsid w:val="00300EF9"/>
    <w:rsid w:val="00301572"/>
    <w:rsid w:val="003123F7"/>
    <w:rsid w:val="00317A9F"/>
    <w:rsid w:val="00326A5C"/>
    <w:rsid w:val="003321E9"/>
    <w:rsid w:val="00336108"/>
    <w:rsid w:val="00340014"/>
    <w:rsid w:val="00343E0F"/>
    <w:rsid w:val="0034663F"/>
    <w:rsid w:val="00351A87"/>
    <w:rsid w:val="00357128"/>
    <w:rsid w:val="00357817"/>
    <w:rsid w:val="003642F2"/>
    <w:rsid w:val="0036638C"/>
    <w:rsid w:val="00367F8C"/>
    <w:rsid w:val="00370506"/>
    <w:rsid w:val="00372252"/>
    <w:rsid w:val="0037286C"/>
    <w:rsid w:val="00383906"/>
    <w:rsid w:val="00391319"/>
    <w:rsid w:val="003A7A10"/>
    <w:rsid w:val="003B5F12"/>
    <w:rsid w:val="003C25B7"/>
    <w:rsid w:val="003C4DE2"/>
    <w:rsid w:val="003C74EB"/>
    <w:rsid w:val="003C789D"/>
    <w:rsid w:val="003D122C"/>
    <w:rsid w:val="003D1305"/>
    <w:rsid w:val="003D21CC"/>
    <w:rsid w:val="003D5553"/>
    <w:rsid w:val="003D593E"/>
    <w:rsid w:val="003D5F75"/>
    <w:rsid w:val="003D7F86"/>
    <w:rsid w:val="003E30BA"/>
    <w:rsid w:val="003F37CF"/>
    <w:rsid w:val="003F3F09"/>
    <w:rsid w:val="003F4647"/>
    <w:rsid w:val="00401707"/>
    <w:rsid w:val="00402CC6"/>
    <w:rsid w:val="00403D6D"/>
    <w:rsid w:val="0041229B"/>
    <w:rsid w:val="00417EE5"/>
    <w:rsid w:val="00427CD0"/>
    <w:rsid w:val="004320B8"/>
    <w:rsid w:val="00437817"/>
    <w:rsid w:val="00441F9D"/>
    <w:rsid w:val="0044240A"/>
    <w:rsid w:val="00446E5C"/>
    <w:rsid w:val="00461F77"/>
    <w:rsid w:val="00462917"/>
    <w:rsid w:val="00462FFB"/>
    <w:rsid w:val="00475BCB"/>
    <w:rsid w:val="00476B0B"/>
    <w:rsid w:val="00490CF9"/>
    <w:rsid w:val="00490DA9"/>
    <w:rsid w:val="0049477E"/>
    <w:rsid w:val="004961FF"/>
    <w:rsid w:val="004965B7"/>
    <w:rsid w:val="004A2821"/>
    <w:rsid w:val="004A48D6"/>
    <w:rsid w:val="004A5D8D"/>
    <w:rsid w:val="004B281B"/>
    <w:rsid w:val="004B680A"/>
    <w:rsid w:val="004C2E42"/>
    <w:rsid w:val="004D0910"/>
    <w:rsid w:val="004E1E9D"/>
    <w:rsid w:val="004E5F37"/>
    <w:rsid w:val="005136BA"/>
    <w:rsid w:val="00517452"/>
    <w:rsid w:val="00527AB5"/>
    <w:rsid w:val="00531BB0"/>
    <w:rsid w:val="00537872"/>
    <w:rsid w:val="005379BB"/>
    <w:rsid w:val="00543443"/>
    <w:rsid w:val="00543F8D"/>
    <w:rsid w:val="0055073B"/>
    <w:rsid w:val="00550C37"/>
    <w:rsid w:val="00554412"/>
    <w:rsid w:val="00566725"/>
    <w:rsid w:val="005710ED"/>
    <w:rsid w:val="00571854"/>
    <w:rsid w:val="00575824"/>
    <w:rsid w:val="00577603"/>
    <w:rsid w:val="005967E7"/>
    <w:rsid w:val="005A1826"/>
    <w:rsid w:val="005A1CDD"/>
    <w:rsid w:val="005A2922"/>
    <w:rsid w:val="005A6C50"/>
    <w:rsid w:val="005B1184"/>
    <w:rsid w:val="005C175C"/>
    <w:rsid w:val="005C64F8"/>
    <w:rsid w:val="005D0E1F"/>
    <w:rsid w:val="005D18D8"/>
    <w:rsid w:val="005D2ACC"/>
    <w:rsid w:val="005E3FDD"/>
    <w:rsid w:val="005E50D9"/>
    <w:rsid w:val="005E745B"/>
    <w:rsid w:val="005F28AD"/>
    <w:rsid w:val="0060052F"/>
    <w:rsid w:val="0060091B"/>
    <w:rsid w:val="00604D2C"/>
    <w:rsid w:val="006100F5"/>
    <w:rsid w:val="00612A80"/>
    <w:rsid w:val="006204CB"/>
    <w:rsid w:val="00620FCC"/>
    <w:rsid w:val="00626750"/>
    <w:rsid w:val="00627E6A"/>
    <w:rsid w:val="00630ED6"/>
    <w:rsid w:val="00634512"/>
    <w:rsid w:val="00634A6C"/>
    <w:rsid w:val="00635822"/>
    <w:rsid w:val="0063618B"/>
    <w:rsid w:val="0063631F"/>
    <w:rsid w:val="00636966"/>
    <w:rsid w:val="00637200"/>
    <w:rsid w:val="0063735E"/>
    <w:rsid w:val="00640734"/>
    <w:rsid w:val="00642C2A"/>
    <w:rsid w:val="0064354D"/>
    <w:rsid w:val="00643BBA"/>
    <w:rsid w:val="00651E41"/>
    <w:rsid w:val="006631D2"/>
    <w:rsid w:val="006647F0"/>
    <w:rsid w:val="006666BB"/>
    <w:rsid w:val="006670BB"/>
    <w:rsid w:val="00670622"/>
    <w:rsid w:val="00670BAC"/>
    <w:rsid w:val="00671394"/>
    <w:rsid w:val="0068604D"/>
    <w:rsid w:val="0069647D"/>
    <w:rsid w:val="006A6751"/>
    <w:rsid w:val="006B262A"/>
    <w:rsid w:val="006B2C97"/>
    <w:rsid w:val="006B6ECF"/>
    <w:rsid w:val="006B7A73"/>
    <w:rsid w:val="006D2FA0"/>
    <w:rsid w:val="006D36BA"/>
    <w:rsid w:val="006D512C"/>
    <w:rsid w:val="006E3284"/>
    <w:rsid w:val="006F1616"/>
    <w:rsid w:val="006F7AA4"/>
    <w:rsid w:val="00701A1E"/>
    <w:rsid w:val="007021D3"/>
    <w:rsid w:val="00705169"/>
    <w:rsid w:val="0070564C"/>
    <w:rsid w:val="00706E0D"/>
    <w:rsid w:val="00722781"/>
    <w:rsid w:val="00722E8B"/>
    <w:rsid w:val="007337F1"/>
    <w:rsid w:val="00733960"/>
    <w:rsid w:val="00734114"/>
    <w:rsid w:val="0073615A"/>
    <w:rsid w:val="007471FE"/>
    <w:rsid w:val="00747AC9"/>
    <w:rsid w:val="00750033"/>
    <w:rsid w:val="00752AB9"/>
    <w:rsid w:val="007536E4"/>
    <w:rsid w:val="0076128A"/>
    <w:rsid w:val="00761C9E"/>
    <w:rsid w:val="00762147"/>
    <w:rsid w:val="007723FD"/>
    <w:rsid w:val="007726F5"/>
    <w:rsid w:val="00795628"/>
    <w:rsid w:val="007A07C4"/>
    <w:rsid w:val="007A3D61"/>
    <w:rsid w:val="007A4F75"/>
    <w:rsid w:val="007A7C22"/>
    <w:rsid w:val="007B1A49"/>
    <w:rsid w:val="007B6588"/>
    <w:rsid w:val="007B69C3"/>
    <w:rsid w:val="007B7B4E"/>
    <w:rsid w:val="007D029E"/>
    <w:rsid w:val="007D7BBB"/>
    <w:rsid w:val="007E2B8A"/>
    <w:rsid w:val="007E308D"/>
    <w:rsid w:val="007E7E60"/>
    <w:rsid w:val="007F53ED"/>
    <w:rsid w:val="00800943"/>
    <w:rsid w:val="00801B16"/>
    <w:rsid w:val="00805A12"/>
    <w:rsid w:val="00817172"/>
    <w:rsid w:val="00817490"/>
    <w:rsid w:val="008179C6"/>
    <w:rsid w:val="00820830"/>
    <w:rsid w:val="00826B16"/>
    <w:rsid w:val="0083447F"/>
    <w:rsid w:val="008423F3"/>
    <w:rsid w:val="00845124"/>
    <w:rsid w:val="008476FD"/>
    <w:rsid w:val="00852C25"/>
    <w:rsid w:val="00857F7B"/>
    <w:rsid w:val="00862659"/>
    <w:rsid w:val="008627A4"/>
    <w:rsid w:val="00863017"/>
    <w:rsid w:val="00864C07"/>
    <w:rsid w:val="00880AF0"/>
    <w:rsid w:val="0088795B"/>
    <w:rsid w:val="008A131F"/>
    <w:rsid w:val="008A18B0"/>
    <w:rsid w:val="008A3ADF"/>
    <w:rsid w:val="008A417E"/>
    <w:rsid w:val="008B26BD"/>
    <w:rsid w:val="008B444F"/>
    <w:rsid w:val="008C3E5D"/>
    <w:rsid w:val="008C72CE"/>
    <w:rsid w:val="008D1008"/>
    <w:rsid w:val="008D1064"/>
    <w:rsid w:val="008D1F0F"/>
    <w:rsid w:val="008D37F6"/>
    <w:rsid w:val="008E0275"/>
    <w:rsid w:val="008E045B"/>
    <w:rsid w:val="008E6315"/>
    <w:rsid w:val="008E6FB2"/>
    <w:rsid w:val="008F0CE1"/>
    <w:rsid w:val="0090022E"/>
    <w:rsid w:val="009006FD"/>
    <w:rsid w:val="00902A89"/>
    <w:rsid w:val="00910BCD"/>
    <w:rsid w:val="009117E3"/>
    <w:rsid w:val="00912ECC"/>
    <w:rsid w:val="00920499"/>
    <w:rsid w:val="0092150C"/>
    <w:rsid w:val="009215FD"/>
    <w:rsid w:val="00921867"/>
    <w:rsid w:val="00923EBC"/>
    <w:rsid w:val="00925B7E"/>
    <w:rsid w:val="00927EED"/>
    <w:rsid w:val="00931A2D"/>
    <w:rsid w:val="00934503"/>
    <w:rsid w:val="0094495E"/>
    <w:rsid w:val="00945BF2"/>
    <w:rsid w:val="00952D62"/>
    <w:rsid w:val="00963CC2"/>
    <w:rsid w:val="009660A2"/>
    <w:rsid w:val="009673CA"/>
    <w:rsid w:val="0097083D"/>
    <w:rsid w:val="00976FBA"/>
    <w:rsid w:val="0098389D"/>
    <w:rsid w:val="0098522D"/>
    <w:rsid w:val="00985319"/>
    <w:rsid w:val="00990305"/>
    <w:rsid w:val="00993CA1"/>
    <w:rsid w:val="009A55A6"/>
    <w:rsid w:val="009B3DF7"/>
    <w:rsid w:val="009B3E4D"/>
    <w:rsid w:val="009C2A01"/>
    <w:rsid w:val="009C540A"/>
    <w:rsid w:val="009D22D5"/>
    <w:rsid w:val="009D380B"/>
    <w:rsid w:val="009E2943"/>
    <w:rsid w:val="009E480A"/>
    <w:rsid w:val="009F2B9F"/>
    <w:rsid w:val="009F703C"/>
    <w:rsid w:val="00A015EB"/>
    <w:rsid w:val="00A07EB4"/>
    <w:rsid w:val="00A106B6"/>
    <w:rsid w:val="00A11751"/>
    <w:rsid w:val="00A13026"/>
    <w:rsid w:val="00A14C88"/>
    <w:rsid w:val="00A20AC7"/>
    <w:rsid w:val="00A26B32"/>
    <w:rsid w:val="00A34D2E"/>
    <w:rsid w:val="00A36686"/>
    <w:rsid w:val="00A36941"/>
    <w:rsid w:val="00A63A52"/>
    <w:rsid w:val="00A640D2"/>
    <w:rsid w:val="00A65A5C"/>
    <w:rsid w:val="00A675B6"/>
    <w:rsid w:val="00A71249"/>
    <w:rsid w:val="00A7178F"/>
    <w:rsid w:val="00A729EF"/>
    <w:rsid w:val="00A76E52"/>
    <w:rsid w:val="00A772EC"/>
    <w:rsid w:val="00A83E97"/>
    <w:rsid w:val="00A84964"/>
    <w:rsid w:val="00A85403"/>
    <w:rsid w:val="00AA11FA"/>
    <w:rsid w:val="00AA5303"/>
    <w:rsid w:val="00AB0DEE"/>
    <w:rsid w:val="00AB1F25"/>
    <w:rsid w:val="00AB47DC"/>
    <w:rsid w:val="00AC2161"/>
    <w:rsid w:val="00AD4E79"/>
    <w:rsid w:val="00AE6794"/>
    <w:rsid w:val="00AE6E78"/>
    <w:rsid w:val="00AF1768"/>
    <w:rsid w:val="00AF2E0D"/>
    <w:rsid w:val="00AF6414"/>
    <w:rsid w:val="00AF6D63"/>
    <w:rsid w:val="00AF6E58"/>
    <w:rsid w:val="00B0112D"/>
    <w:rsid w:val="00B01234"/>
    <w:rsid w:val="00B170A5"/>
    <w:rsid w:val="00B25CE0"/>
    <w:rsid w:val="00B30388"/>
    <w:rsid w:val="00B31945"/>
    <w:rsid w:val="00B3776A"/>
    <w:rsid w:val="00B44E0D"/>
    <w:rsid w:val="00B45BEB"/>
    <w:rsid w:val="00B509BA"/>
    <w:rsid w:val="00B6392A"/>
    <w:rsid w:val="00B70395"/>
    <w:rsid w:val="00B71038"/>
    <w:rsid w:val="00B71F3D"/>
    <w:rsid w:val="00B723FC"/>
    <w:rsid w:val="00B80D23"/>
    <w:rsid w:val="00B85D32"/>
    <w:rsid w:val="00B90DC4"/>
    <w:rsid w:val="00B90F25"/>
    <w:rsid w:val="00B96B5D"/>
    <w:rsid w:val="00BA3849"/>
    <w:rsid w:val="00BA7820"/>
    <w:rsid w:val="00BB008E"/>
    <w:rsid w:val="00BB637B"/>
    <w:rsid w:val="00BC6ECB"/>
    <w:rsid w:val="00BC6FD5"/>
    <w:rsid w:val="00BD0BF8"/>
    <w:rsid w:val="00BD3627"/>
    <w:rsid w:val="00BD5F8A"/>
    <w:rsid w:val="00BE71C9"/>
    <w:rsid w:val="00BF22E0"/>
    <w:rsid w:val="00BF4531"/>
    <w:rsid w:val="00BF4CBA"/>
    <w:rsid w:val="00C02989"/>
    <w:rsid w:val="00C02D77"/>
    <w:rsid w:val="00C077BB"/>
    <w:rsid w:val="00C10231"/>
    <w:rsid w:val="00C165DB"/>
    <w:rsid w:val="00C215FE"/>
    <w:rsid w:val="00C2424F"/>
    <w:rsid w:val="00C25BDF"/>
    <w:rsid w:val="00C30798"/>
    <w:rsid w:val="00C32245"/>
    <w:rsid w:val="00C33290"/>
    <w:rsid w:val="00C43026"/>
    <w:rsid w:val="00C52F1B"/>
    <w:rsid w:val="00C575B0"/>
    <w:rsid w:val="00C6670E"/>
    <w:rsid w:val="00C66C53"/>
    <w:rsid w:val="00C70ABE"/>
    <w:rsid w:val="00C777B4"/>
    <w:rsid w:val="00C803AF"/>
    <w:rsid w:val="00C822AD"/>
    <w:rsid w:val="00C95DA7"/>
    <w:rsid w:val="00C972AC"/>
    <w:rsid w:val="00CA72DA"/>
    <w:rsid w:val="00CC2DEA"/>
    <w:rsid w:val="00CD4B54"/>
    <w:rsid w:val="00CE0E44"/>
    <w:rsid w:val="00D04D4E"/>
    <w:rsid w:val="00D053F7"/>
    <w:rsid w:val="00D11059"/>
    <w:rsid w:val="00D12041"/>
    <w:rsid w:val="00D1699D"/>
    <w:rsid w:val="00D20D4E"/>
    <w:rsid w:val="00D22D97"/>
    <w:rsid w:val="00D259E0"/>
    <w:rsid w:val="00D30BBB"/>
    <w:rsid w:val="00D464F0"/>
    <w:rsid w:val="00D60525"/>
    <w:rsid w:val="00D60F2A"/>
    <w:rsid w:val="00D62CBA"/>
    <w:rsid w:val="00D64D49"/>
    <w:rsid w:val="00D657F3"/>
    <w:rsid w:val="00D6745F"/>
    <w:rsid w:val="00D67C3B"/>
    <w:rsid w:val="00D7588B"/>
    <w:rsid w:val="00D75FDC"/>
    <w:rsid w:val="00D8368E"/>
    <w:rsid w:val="00D86F20"/>
    <w:rsid w:val="00DA027B"/>
    <w:rsid w:val="00DA0E79"/>
    <w:rsid w:val="00DB7439"/>
    <w:rsid w:val="00DC18E2"/>
    <w:rsid w:val="00DC196C"/>
    <w:rsid w:val="00DC250C"/>
    <w:rsid w:val="00DC6BEA"/>
    <w:rsid w:val="00DE3C03"/>
    <w:rsid w:val="00DE4493"/>
    <w:rsid w:val="00DE4557"/>
    <w:rsid w:val="00DE7454"/>
    <w:rsid w:val="00DF1D33"/>
    <w:rsid w:val="00DF27CA"/>
    <w:rsid w:val="00DF4A2E"/>
    <w:rsid w:val="00DF5289"/>
    <w:rsid w:val="00DF5B9A"/>
    <w:rsid w:val="00E02292"/>
    <w:rsid w:val="00E035DE"/>
    <w:rsid w:val="00E06726"/>
    <w:rsid w:val="00E1016C"/>
    <w:rsid w:val="00E124EB"/>
    <w:rsid w:val="00E127AF"/>
    <w:rsid w:val="00E14E41"/>
    <w:rsid w:val="00E153F9"/>
    <w:rsid w:val="00E22B56"/>
    <w:rsid w:val="00E33ADC"/>
    <w:rsid w:val="00E34945"/>
    <w:rsid w:val="00E501CD"/>
    <w:rsid w:val="00E506AC"/>
    <w:rsid w:val="00E543D8"/>
    <w:rsid w:val="00E551FE"/>
    <w:rsid w:val="00E55CF9"/>
    <w:rsid w:val="00E60CF9"/>
    <w:rsid w:val="00E61A65"/>
    <w:rsid w:val="00E66EAA"/>
    <w:rsid w:val="00E714D7"/>
    <w:rsid w:val="00E7720E"/>
    <w:rsid w:val="00E8150E"/>
    <w:rsid w:val="00E87360"/>
    <w:rsid w:val="00E901DB"/>
    <w:rsid w:val="00E90C4C"/>
    <w:rsid w:val="00E96DA6"/>
    <w:rsid w:val="00EA146A"/>
    <w:rsid w:val="00EA747A"/>
    <w:rsid w:val="00EB0A16"/>
    <w:rsid w:val="00EB118E"/>
    <w:rsid w:val="00EB77EC"/>
    <w:rsid w:val="00EC0697"/>
    <w:rsid w:val="00EC40A8"/>
    <w:rsid w:val="00ED3387"/>
    <w:rsid w:val="00ED6BF8"/>
    <w:rsid w:val="00ED6D58"/>
    <w:rsid w:val="00EF057B"/>
    <w:rsid w:val="00EF1004"/>
    <w:rsid w:val="00EF41FD"/>
    <w:rsid w:val="00F051D2"/>
    <w:rsid w:val="00F10F0C"/>
    <w:rsid w:val="00F22375"/>
    <w:rsid w:val="00F248D1"/>
    <w:rsid w:val="00F403BC"/>
    <w:rsid w:val="00F52D6E"/>
    <w:rsid w:val="00F55443"/>
    <w:rsid w:val="00F60817"/>
    <w:rsid w:val="00F65368"/>
    <w:rsid w:val="00F65E17"/>
    <w:rsid w:val="00F706D0"/>
    <w:rsid w:val="00F73FAF"/>
    <w:rsid w:val="00F76412"/>
    <w:rsid w:val="00F81B4C"/>
    <w:rsid w:val="00F83E43"/>
    <w:rsid w:val="00F85F3A"/>
    <w:rsid w:val="00F90967"/>
    <w:rsid w:val="00F91991"/>
    <w:rsid w:val="00F93603"/>
    <w:rsid w:val="00FA2247"/>
    <w:rsid w:val="00FB0B34"/>
    <w:rsid w:val="00FB298D"/>
    <w:rsid w:val="00FC6F97"/>
    <w:rsid w:val="00FD784E"/>
    <w:rsid w:val="00FE07CE"/>
    <w:rsid w:val="00FE18EA"/>
    <w:rsid w:val="00FF596E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495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449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4495E"/>
    <w:pPr>
      <w:tabs>
        <w:tab w:val="center" w:pos="4320"/>
        <w:tab w:val="right" w:pos="8640"/>
      </w:tabs>
    </w:pPr>
  </w:style>
  <w:style w:type="paragraph" w:customStyle="1" w:styleId="GenInst">
    <w:name w:val="Gen Inst"/>
    <w:basedOn w:val="Normal"/>
    <w:rsid w:val="009C540A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sz w:val="24"/>
    </w:rPr>
  </w:style>
  <w:style w:type="paragraph" w:styleId="FootnoteText">
    <w:name w:val="footnote text"/>
    <w:basedOn w:val="Normal"/>
    <w:semiHidden/>
    <w:rsid w:val="00517452"/>
  </w:style>
  <w:style w:type="character" w:styleId="FootnoteReference">
    <w:name w:val="footnote reference"/>
    <w:semiHidden/>
    <w:rsid w:val="00517452"/>
    <w:rPr>
      <w:vertAlign w:val="superscript"/>
    </w:rPr>
  </w:style>
  <w:style w:type="character" w:styleId="PageNumber">
    <w:name w:val="page number"/>
    <w:basedOn w:val="DefaultParagraphFont"/>
    <w:rsid w:val="00066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495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449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4495E"/>
    <w:pPr>
      <w:tabs>
        <w:tab w:val="center" w:pos="4320"/>
        <w:tab w:val="right" w:pos="8640"/>
      </w:tabs>
    </w:pPr>
  </w:style>
  <w:style w:type="paragraph" w:customStyle="1" w:styleId="GenInst">
    <w:name w:val="Gen Inst"/>
    <w:basedOn w:val="Normal"/>
    <w:rsid w:val="009C540A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sz w:val="24"/>
    </w:rPr>
  </w:style>
  <w:style w:type="paragraph" w:styleId="FootnoteText">
    <w:name w:val="footnote text"/>
    <w:basedOn w:val="Normal"/>
    <w:semiHidden/>
    <w:rsid w:val="00517452"/>
  </w:style>
  <w:style w:type="character" w:styleId="FootnoteReference">
    <w:name w:val="footnote reference"/>
    <w:semiHidden/>
    <w:rsid w:val="00517452"/>
    <w:rPr>
      <w:vertAlign w:val="superscript"/>
    </w:rPr>
  </w:style>
  <w:style w:type="character" w:styleId="PageNumber">
    <w:name w:val="page number"/>
    <w:basedOn w:val="DefaultParagraphFont"/>
    <w:rsid w:val="00066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ogas\Local%20Settings\Temporary%20Internet%20Files\OLK54\Earnings%20Review%20Memo%20to%20Comm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3DB5D-86DA-4980-A568-EB049274A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Earnings Review Memo to Commish</Template>
  <TotalTime>0</TotalTime>
  <Pages>1</Pages>
  <Words>102</Words>
  <Characters>521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creator>krogas</dc:creator>
  <cp:lastModifiedBy>Kirk, Teresa</cp:lastModifiedBy>
  <cp:revision>2</cp:revision>
  <cp:lastPrinted>2015-01-23T18:38:00Z</cp:lastPrinted>
  <dcterms:created xsi:type="dcterms:W3CDTF">2015-01-23T19:40:00Z</dcterms:created>
  <dcterms:modified xsi:type="dcterms:W3CDTF">2015-01-23T19:40:00Z</dcterms:modified>
</cp:coreProperties>
</file>